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1F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 xml:space="preserve">Урок математики в 5-м классе "Задачи на движение" </w:t>
      </w:r>
    </w:p>
    <w:p w:rsidR="00461C1F" w:rsidRPr="003B5376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Составила: </w:t>
      </w:r>
      <w:r>
        <w:rPr>
          <w:rFonts w:ascii="Times New Roman" w:hAnsi="Times New Roman" w:cs="Times New Roman"/>
          <w:sz w:val="24"/>
          <w:szCs w:val="24"/>
        </w:rPr>
        <w:t>Есенбекова А.Е. учитель математики МОУ ЕЛЕНИНСКАЯ СОШ.</w:t>
      </w:r>
      <w:bookmarkStart w:id="0" w:name="_GoBack"/>
      <w:bookmarkEnd w:id="0"/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«Задачи на движение»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Тип урока</w:t>
      </w:r>
      <w:r w:rsidRPr="002C7969">
        <w:rPr>
          <w:rFonts w:ascii="Times New Roman" w:hAnsi="Times New Roman" w:cs="Times New Roman"/>
          <w:sz w:val="24"/>
          <w:szCs w:val="24"/>
        </w:rPr>
        <w:t>: Изучение и пер</w:t>
      </w:r>
      <w:r>
        <w:rPr>
          <w:rFonts w:ascii="Times New Roman" w:hAnsi="Times New Roman" w:cs="Times New Roman"/>
          <w:sz w:val="24"/>
          <w:szCs w:val="24"/>
        </w:rPr>
        <w:t>вичное закрепление новых знаний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Цель темы:</w:t>
      </w:r>
      <w:r w:rsidRPr="002C7969">
        <w:rPr>
          <w:rFonts w:ascii="Times New Roman" w:hAnsi="Times New Roman" w:cs="Times New Roman"/>
          <w:sz w:val="24"/>
          <w:szCs w:val="24"/>
        </w:rPr>
        <w:t xml:space="preserve"> Создать условия для изучения нового вида задач – на встречное движение и движение в одну сторону.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Образовательная.</w:t>
      </w:r>
      <w:r>
        <w:rPr>
          <w:rFonts w:ascii="Times New Roman" w:hAnsi="Times New Roman" w:cs="Times New Roman"/>
          <w:sz w:val="24"/>
          <w:szCs w:val="24"/>
        </w:rPr>
        <w:t xml:space="preserve"> Обучить учащихся, используя графическое построение аналитическому решению</w:t>
      </w:r>
      <w:r w:rsidRPr="002C7969">
        <w:rPr>
          <w:rFonts w:ascii="Times New Roman" w:hAnsi="Times New Roman" w:cs="Times New Roman"/>
          <w:sz w:val="24"/>
          <w:szCs w:val="24"/>
        </w:rPr>
        <w:t xml:space="preserve"> задач на встречное движение и движение в одну сторону. Обеспечить условия для усвоения всеми учащимися понятий скорости сближения и скорости удаления.  Определить уровень восприятия, осмысления и первичного запоминания нового материала, провести коррекцию уровня сформированности умений и навыков в ходе урока.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Развивающая:</w:t>
      </w:r>
      <w:r w:rsidRPr="002C7969">
        <w:rPr>
          <w:rFonts w:ascii="Times New Roman" w:hAnsi="Times New Roman" w:cs="Times New Roman"/>
          <w:sz w:val="24"/>
          <w:szCs w:val="24"/>
        </w:rPr>
        <w:t xml:space="preserve">  Развивать умение сравнивать, анализировать, обобщать. Развивать творчество учащихся.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Воспитательная:</w:t>
      </w:r>
      <w:r w:rsidRPr="002C7969">
        <w:rPr>
          <w:rFonts w:ascii="Times New Roman" w:hAnsi="Times New Roman" w:cs="Times New Roman"/>
          <w:sz w:val="24"/>
          <w:szCs w:val="24"/>
        </w:rPr>
        <w:t xml:space="preserve"> Воспитывать у учащихся чувство уверенности в своих силах. На примерах задач учить разрешать жизненные вопросы и проблемы.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Цели для учащихся: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Понимать формулировку задачи. Уметь находить расстояние, скорость, время. Понимать термины «скорость сближения», «скорость удаления». Уметь решать простейшие задачи на движение в одном нап</w:t>
      </w:r>
      <w:r>
        <w:rPr>
          <w:rFonts w:ascii="Times New Roman" w:hAnsi="Times New Roman" w:cs="Times New Roman"/>
          <w:sz w:val="24"/>
          <w:szCs w:val="24"/>
        </w:rPr>
        <w:t>равлении и разных направлениях.</w:t>
      </w:r>
      <w:r w:rsidRPr="002C7969">
        <w:rPr>
          <w:rFonts w:ascii="Times New Roman" w:hAnsi="Times New Roman" w:cs="Times New Roman"/>
          <w:sz w:val="24"/>
          <w:szCs w:val="24"/>
        </w:rPr>
        <w:t xml:space="preserve">Уметь составить </w:t>
      </w:r>
      <w:r>
        <w:rPr>
          <w:rFonts w:ascii="Times New Roman" w:hAnsi="Times New Roman" w:cs="Times New Roman"/>
          <w:sz w:val="24"/>
          <w:szCs w:val="24"/>
        </w:rPr>
        <w:t xml:space="preserve">схему по тексту </w:t>
      </w:r>
      <w:r w:rsidRPr="002C796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Ожидаемый результат</w:t>
      </w:r>
      <w:r w:rsidRPr="002C7969">
        <w:rPr>
          <w:rFonts w:ascii="Times New Roman" w:hAnsi="Times New Roman" w:cs="Times New Roman"/>
          <w:sz w:val="24"/>
          <w:szCs w:val="24"/>
        </w:rPr>
        <w:t>: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Каждый ученик должен проводить классификацию задач по виду движения (в одном направлении, в разных направлениях)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Уметь выбирать наиболее рациональный способ решения задачи.</w:t>
      </w:r>
    </w:p>
    <w:p w:rsidR="00461C1F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Использовать изученный материал для решения задач в других темах курса.</w:t>
      </w:r>
    </w:p>
    <w:p w:rsidR="00461C1F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1CC2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: учебник Н.Я.Виленкина, компьютер, медиапроектор, </w:t>
      </w:r>
      <w:hyperlink r:id="rId4" w:history="1">
        <w:r w:rsidRPr="00111B4E">
          <w:rPr>
            <w:rStyle w:val="Hyperlink"/>
            <w:rFonts w:ascii="Times New Roman" w:hAnsi="Times New Roman" w:cs="Times New Roman"/>
            <w:sz w:val="24"/>
            <w:szCs w:val="24"/>
          </w:rPr>
          <w:t>презентация «Решение задач на движение. 5 класс»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План урока: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C7969">
        <w:rPr>
          <w:rFonts w:ascii="Times New Roman" w:hAnsi="Times New Roman" w:cs="Times New Roman"/>
          <w:sz w:val="24"/>
          <w:szCs w:val="24"/>
        </w:rPr>
        <w:t>Организация начала занятий.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C7969">
        <w:rPr>
          <w:rFonts w:ascii="Times New Roman" w:hAnsi="Times New Roman" w:cs="Times New Roman"/>
          <w:sz w:val="24"/>
          <w:szCs w:val="24"/>
        </w:rPr>
        <w:t>Актуализация опорных знаний.</w:t>
      </w:r>
    </w:p>
    <w:p w:rsidR="00461C1F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C7969">
        <w:rPr>
          <w:rFonts w:ascii="Times New Roman" w:hAnsi="Times New Roman" w:cs="Times New Roman"/>
          <w:sz w:val="24"/>
          <w:szCs w:val="24"/>
        </w:rPr>
        <w:t xml:space="preserve">Восприятие, осмысление и первичное запоминание нового материала. Проверка усвоения знаний и способов действий. </w:t>
      </w:r>
    </w:p>
    <w:p w:rsidR="00461C1F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C7969">
        <w:rPr>
          <w:rFonts w:ascii="Times New Roman" w:hAnsi="Times New Roman" w:cs="Times New Roman"/>
          <w:sz w:val="24"/>
          <w:szCs w:val="24"/>
        </w:rPr>
        <w:t xml:space="preserve">Первичное закрепление знаний и способов действий на трех уровнях.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C7969">
        <w:rPr>
          <w:rFonts w:ascii="Times New Roman" w:hAnsi="Times New Roman" w:cs="Times New Roman"/>
          <w:sz w:val="24"/>
          <w:szCs w:val="24"/>
        </w:rPr>
        <w:t>Контроль и самопроверка усвоения знаний и способов действий и коррекция знаний.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2C7969">
        <w:rPr>
          <w:rFonts w:ascii="Times New Roman" w:hAnsi="Times New Roman" w:cs="Times New Roman"/>
          <w:sz w:val="24"/>
          <w:szCs w:val="24"/>
        </w:rPr>
        <w:t>Подведение итогов урока.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2C7969">
        <w:rPr>
          <w:rFonts w:ascii="Times New Roman" w:hAnsi="Times New Roman" w:cs="Times New Roman"/>
          <w:sz w:val="24"/>
          <w:szCs w:val="24"/>
        </w:rPr>
        <w:t>Информация о домашнем задании.</w:t>
      </w:r>
    </w:p>
    <w:p w:rsidR="00461C1F" w:rsidRPr="002C7969" w:rsidRDefault="00461C1F" w:rsidP="002C79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>1 этап.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Объ</w:t>
      </w:r>
      <w:r>
        <w:rPr>
          <w:rFonts w:ascii="Times New Roman" w:hAnsi="Times New Roman" w:cs="Times New Roman"/>
          <w:sz w:val="24"/>
          <w:szCs w:val="24"/>
        </w:rPr>
        <w:t>явление темы урока, цели урока.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этап.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опорных знаний.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b/>
          <w:bCs/>
          <w:sz w:val="24"/>
          <w:szCs w:val="24"/>
        </w:rPr>
        <w:t xml:space="preserve"> Решить задачу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C7969">
        <w:rPr>
          <w:rFonts w:ascii="Times New Roman" w:hAnsi="Times New Roman" w:cs="Times New Roman"/>
          <w:sz w:val="24"/>
          <w:szCs w:val="24"/>
        </w:rPr>
        <w:t>Скорость автомобиля 50 км/ч. Сколько километров проедет автомобиль за 2ч, 3ч, а за 5ч? за какое время автомобиль проедет расстояние в 300 км?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880">
        <w:rPr>
          <w:rFonts w:ascii="Times New Roman" w:hAnsi="Times New Roman" w:cs="Times New Roman"/>
          <w:b/>
          <w:bCs/>
          <w:sz w:val="24"/>
          <w:szCs w:val="24"/>
        </w:rPr>
        <w:t>3 этап.</w:t>
      </w:r>
      <w:r w:rsidRPr="002C7969">
        <w:rPr>
          <w:rFonts w:ascii="Times New Roman" w:hAnsi="Times New Roman" w:cs="Times New Roman"/>
          <w:sz w:val="24"/>
          <w:szCs w:val="24"/>
        </w:rPr>
        <w:t xml:space="preserve"> Объяснение нового материала.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Среди всех задач, которые приходится решать, нередко бывают задачи на движение. В них движутся пешеходы, велосипедисты, мотоциклисты, автомобили, самолеты, поезда и т.д. Нам надо научиться легко решать такие задачи. Чтобы вы научились решать их, мы сегодня разберем новый вид задач – на встречное движение и движение в одну сторону. Кто и что будет двигаться, нам неважно. План решения от этого не зависит.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Поэтому договоримся, что у нас будут двигаться два путешественника – пешеход Антон и велосипедист Иван. Договоримся, что во всех вариантах задач скорости у них будут одни и те же.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Антон ходит со скоростью 4 км/ч, а Иван ездит со скоростью 20 км/ч.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542880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42880">
        <w:rPr>
          <w:rFonts w:ascii="Times New Roman" w:hAnsi="Times New Roman" w:cs="Times New Roman"/>
          <w:b/>
          <w:bCs/>
          <w:sz w:val="24"/>
          <w:szCs w:val="24"/>
        </w:rPr>
        <w:t>Задача 1.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Антон и Иван отправились навстречу друг другу из двух пунктов, расстоян</w:t>
      </w:r>
      <w:r>
        <w:rPr>
          <w:rFonts w:ascii="Times New Roman" w:hAnsi="Times New Roman" w:cs="Times New Roman"/>
          <w:sz w:val="24"/>
          <w:szCs w:val="24"/>
        </w:rPr>
        <w:t xml:space="preserve">ие между которыми равно 72 км.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а) На какое расстояние они сблизятся за 1ч, 2ч?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б) Через сколько часов они встретятся?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248.25pt;height:51.75pt;visibility:visible">
            <v:imagedata r:id="rId5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4 + 20 = 24 (км/ч) – за 1 час – скорость сближения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2C7969">
        <w:rPr>
          <w:rFonts w:ascii="Times New Roman" w:hAnsi="Times New Roman" w:cs="Times New Roman"/>
          <w:sz w:val="24"/>
          <w:szCs w:val="24"/>
        </w:rPr>
        <w:t xml:space="preserve"> 2 = 48 (км) – будут через 2 часа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72 : 24 = 3 (ч) – они встретятся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542880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Задача 2.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От места встречи Иван и Антон отправились одновременно в противоположных направлениях друг от друга. На какое расстояние они удалятся друг от друга за 1 ч, за 2 ч?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Рисунок 4" o:spid="_x0000_i1026" type="#_x0000_t75" style="width:248.25pt;height:41.25pt;visibility:visible">
            <v:imagedata r:id="rId6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За каждый час расстояние между ними будет увеличиваться на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4 + 20 = 24 (км/ч) – скорость удаления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24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2C7969">
        <w:rPr>
          <w:rFonts w:ascii="Times New Roman" w:hAnsi="Times New Roman" w:cs="Times New Roman"/>
          <w:sz w:val="24"/>
          <w:szCs w:val="24"/>
        </w:rPr>
        <w:t xml:space="preserve">2 = 48 (км) – расстояние через 2 часа.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880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2C7969">
        <w:rPr>
          <w:rFonts w:ascii="Times New Roman" w:hAnsi="Times New Roman" w:cs="Times New Roman"/>
          <w:sz w:val="24"/>
          <w:szCs w:val="24"/>
        </w:rPr>
        <w:t>: при движении в разных направлениях</w:t>
      </w:r>
      <w:r>
        <w:rPr>
          <w:noProof/>
          <w:lang w:eastAsia="ru-RU"/>
        </w:rPr>
        <w:pict>
          <v:shape id="Рисунок 1" o:spid="_x0000_i1027" type="#_x0000_t75" style="width:256.5pt;height:63.75pt;visibility:visible">
            <v:imagedata r:id="rId7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542880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42880">
        <w:rPr>
          <w:rFonts w:ascii="Times New Roman" w:hAnsi="Times New Roman" w:cs="Times New Roman"/>
          <w:b/>
          <w:bCs/>
          <w:sz w:val="24"/>
          <w:szCs w:val="24"/>
        </w:rPr>
        <w:t>Задача 3.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Антон и Иван отправились одновременно из двух пунктов, расстояние между которыми 72 км., движутся в одном направлении так, что Иван догоняет Антона.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а) На какое расстояние они сблизятся за 1 ч, 2 ч?</w:t>
      </w:r>
    </w:p>
    <w:p w:rsidR="00461C1F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б) Через скол</w:t>
      </w:r>
      <w:r>
        <w:rPr>
          <w:rFonts w:ascii="Times New Roman" w:hAnsi="Times New Roman" w:cs="Times New Roman"/>
          <w:sz w:val="24"/>
          <w:szCs w:val="24"/>
        </w:rPr>
        <w:t xml:space="preserve">ько часов Иван догонит Антона?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Рисунок 5" o:spid="_x0000_i1028" type="#_x0000_t75" style="width:301.5pt;height:59.25pt;visibility:visible">
            <v:imagedata r:id="rId8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Расстояние каждый час будет уменьшаться на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20 – 4 = 16 (км/ч) – скорость сближения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16 ? 2 = 32 (км) – расстояние через 2 часа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Иван догонит Антона</w:t>
      </w:r>
    </w:p>
    <w:p w:rsidR="00461C1F" w:rsidRPr="00542880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Задача 4.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После того как Иван догнал Антона, они продолжали движение в одном направлении, так что Иван удаляется от Антона. На какое расстояние они удалятся друг от друга за 1 ч, за 2 ч, за 3 ч?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Рисунок 6" o:spid="_x0000_i1029" type="#_x0000_t75" style="width:302.25pt;height:72.75pt;visibility:visible">
            <v:imagedata r:id="rId9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20 – 4 = 16 (км/ч) – скорость удаления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16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2C7969">
        <w:rPr>
          <w:rFonts w:ascii="Times New Roman" w:hAnsi="Times New Roman" w:cs="Times New Roman"/>
          <w:sz w:val="24"/>
          <w:szCs w:val="24"/>
        </w:rPr>
        <w:t xml:space="preserve"> 2 = 32 (км) – расстояние через 2 часа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16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2C7969">
        <w:rPr>
          <w:rFonts w:ascii="Times New Roman" w:hAnsi="Times New Roman" w:cs="Times New Roman"/>
          <w:sz w:val="24"/>
          <w:szCs w:val="24"/>
        </w:rPr>
        <w:t xml:space="preserve"> 3 = 48 (км) – расстояние через 3 часа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880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2C7969">
        <w:rPr>
          <w:rFonts w:ascii="Times New Roman" w:hAnsi="Times New Roman" w:cs="Times New Roman"/>
          <w:sz w:val="24"/>
          <w:szCs w:val="24"/>
        </w:rPr>
        <w:t xml:space="preserve">: при движении в одном направлении </w:t>
      </w:r>
      <w:r>
        <w:rPr>
          <w:noProof/>
          <w:lang w:eastAsia="ru-RU"/>
        </w:rPr>
        <w:pict>
          <v:shape id="Рисунок 2" o:spid="_x0000_i1030" type="#_x0000_t75" style="width:255pt;height:65.25pt;visibility:visible">
            <v:imagedata r:id="rId10" o:title=""/>
          </v:shape>
        </w:pic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61E">
        <w:rPr>
          <w:rFonts w:ascii="Times New Roman" w:hAnsi="Times New Roman" w:cs="Times New Roman"/>
          <w:b/>
          <w:bCs/>
          <w:sz w:val="24"/>
          <w:szCs w:val="24"/>
        </w:rPr>
        <w:t>4 этап.</w:t>
      </w:r>
      <w:r w:rsidRPr="002C7969">
        <w:rPr>
          <w:rFonts w:ascii="Times New Roman" w:hAnsi="Times New Roman" w:cs="Times New Roman"/>
          <w:sz w:val="24"/>
          <w:szCs w:val="24"/>
        </w:rPr>
        <w:t xml:space="preserve"> Первичное закрепление.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3E261E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E261E">
        <w:rPr>
          <w:rFonts w:ascii="Times New Roman" w:hAnsi="Times New Roman" w:cs="Times New Roman"/>
          <w:b/>
          <w:bCs/>
          <w:sz w:val="24"/>
          <w:szCs w:val="24"/>
        </w:rPr>
        <w:t xml:space="preserve">1. Ответить на вопросы: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Что называется скоростью сближения? Скоростью удаления?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Когда скорость сближения равна сумме скоростей путешественников? Когда она равна разности скоростей?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>Когда скорость удаления равна сумме скоростей путешественников? Когда она равна разности скор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C7969">
        <w:rPr>
          <w:rFonts w:ascii="Times New Roman" w:hAnsi="Times New Roman" w:cs="Times New Roman"/>
          <w:sz w:val="24"/>
          <w:szCs w:val="24"/>
        </w:rPr>
        <w:t>стей?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Антон и Иван начали движение из одного пункта. Чему равна </w:t>
      </w:r>
      <w:r>
        <w:rPr>
          <w:rFonts w:ascii="Times New Roman" w:hAnsi="Times New Roman" w:cs="Times New Roman"/>
          <w:sz w:val="24"/>
          <w:szCs w:val="24"/>
        </w:rPr>
        <w:t>скорость их удаления друг от д</w:t>
      </w:r>
      <w:r w:rsidRPr="002C7969">
        <w:rPr>
          <w:rFonts w:ascii="Times New Roman" w:hAnsi="Times New Roman" w:cs="Times New Roman"/>
          <w:sz w:val="24"/>
          <w:szCs w:val="24"/>
        </w:rPr>
        <w:t>руга, если они движутся: а) в одном направлении; б) в противоположных направлениях?</w:t>
      </w:r>
    </w:p>
    <w:p w:rsidR="00461C1F" w:rsidRPr="003E261E" w:rsidRDefault="00461C1F" w:rsidP="002C79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E261E">
        <w:rPr>
          <w:rFonts w:ascii="Times New Roman" w:hAnsi="Times New Roman" w:cs="Times New Roman"/>
          <w:b/>
          <w:bCs/>
          <w:sz w:val="24"/>
          <w:szCs w:val="24"/>
        </w:rPr>
        <w:t xml:space="preserve">5 этап </w:t>
      </w:r>
    </w:p>
    <w:p w:rsidR="00461C1F" w:rsidRPr="002C7969" w:rsidRDefault="00461C1F" w:rsidP="00111B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задачи, представленные в  </w:t>
      </w:r>
      <w:hyperlink r:id="rId11" w:history="1">
        <w:r w:rsidRPr="00111B4E">
          <w:rPr>
            <w:rStyle w:val="Hyperlink"/>
            <w:rFonts w:ascii="Times New Roman" w:hAnsi="Times New Roman" w:cs="Times New Roman"/>
            <w:sz w:val="24"/>
            <w:szCs w:val="24"/>
          </w:rPr>
          <w:t>презентация «Решение задач на движение. 5 класс»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E261E">
        <w:rPr>
          <w:rFonts w:ascii="Times New Roman" w:hAnsi="Times New Roman" w:cs="Times New Roman"/>
          <w:b/>
          <w:bCs/>
          <w:sz w:val="24"/>
          <w:szCs w:val="24"/>
        </w:rPr>
        <w:t xml:space="preserve"> этап.</w:t>
      </w:r>
      <w:r w:rsidRPr="002C7969">
        <w:rPr>
          <w:rFonts w:ascii="Times New Roman" w:hAnsi="Times New Roman" w:cs="Times New Roman"/>
          <w:sz w:val="24"/>
          <w:szCs w:val="24"/>
        </w:rPr>
        <w:t xml:space="preserve">  Подведение итогов урока.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Ученики оценивают свою работу.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E261E">
        <w:rPr>
          <w:rFonts w:ascii="Times New Roman" w:hAnsi="Times New Roman" w:cs="Times New Roman"/>
          <w:b/>
          <w:bCs/>
          <w:sz w:val="24"/>
          <w:szCs w:val="24"/>
        </w:rPr>
        <w:t>этап.</w:t>
      </w:r>
      <w:r w:rsidRPr="002C7969">
        <w:rPr>
          <w:rFonts w:ascii="Times New Roman" w:hAnsi="Times New Roman" w:cs="Times New Roman"/>
          <w:sz w:val="24"/>
          <w:szCs w:val="24"/>
        </w:rPr>
        <w:t xml:space="preserve"> Информация о домашнем задании.</w:t>
      </w: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C1F" w:rsidRPr="002C7969" w:rsidRDefault="00461C1F" w:rsidP="002C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69">
        <w:rPr>
          <w:rFonts w:ascii="Times New Roman" w:hAnsi="Times New Roman" w:cs="Times New Roman"/>
          <w:sz w:val="24"/>
          <w:szCs w:val="24"/>
        </w:rPr>
        <w:t xml:space="preserve"> Вып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C7969">
        <w:rPr>
          <w:rFonts w:ascii="Times New Roman" w:hAnsi="Times New Roman" w:cs="Times New Roman"/>
          <w:sz w:val="24"/>
          <w:szCs w:val="24"/>
        </w:rPr>
        <w:t>лнить задачи №</w:t>
      </w:r>
      <w:r>
        <w:rPr>
          <w:rFonts w:ascii="Times New Roman" w:hAnsi="Times New Roman" w:cs="Times New Roman"/>
          <w:sz w:val="24"/>
          <w:szCs w:val="24"/>
        </w:rPr>
        <w:t>670</w:t>
      </w:r>
    </w:p>
    <w:sectPr w:rsidR="00461C1F" w:rsidRPr="002C7969" w:rsidSect="0015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969"/>
    <w:rsid w:val="00062ACF"/>
    <w:rsid w:val="00111B4E"/>
    <w:rsid w:val="001509A6"/>
    <w:rsid w:val="002C7969"/>
    <w:rsid w:val="003B5376"/>
    <w:rsid w:val="003E261E"/>
    <w:rsid w:val="00421CC2"/>
    <w:rsid w:val="00430156"/>
    <w:rsid w:val="00461C1F"/>
    <w:rsid w:val="004F2E64"/>
    <w:rsid w:val="00542880"/>
    <w:rsid w:val="00641929"/>
    <w:rsid w:val="008A3450"/>
    <w:rsid w:val="00A71145"/>
    <w:rsid w:val="00B9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A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288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11B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&#1079;&#1072;&#1076;&#1072;&#1095;&#1080;%20&#1085;&#1072;%20&#1076;&#1074;&#1080;&#1078;&#1077;&#1085;&#1080;&#1077;.ppt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&#1079;&#1072;&#1076;&#1072;&#1095;&#1080;%20&#1085;&#1072;%20&#1076;&#1074;&#1080;&#1078;&#1077;&#1085;&#1080;&#1077;.ppt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4</Pages>
  <Words>782</Words>
  <Characters>4463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Алмаш</dc:creator>
  <cp:keywords/>
  <dc:description/>
  <cp:lastModifiedBy>Comp3</cp:lastModifiedBy>
  <cp:revision>4</cp:revision>
  <dcterms:created xsi:type="dcterms:W3CDTF">2012-01-12T08:55:00Z</dcterms:created>
  <dcterms:modified xsi:type="dcterms:W3CDTF">2002-01-03T20:08:00Z</dcterms:modified>
</cp:coreProperties>
</file>